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291F66" w:rsidRDefault="00776108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256714" w:history="1">
        <w:r w:rsidR="00291F66" w:rsidRPr="00130838">
          <w:rPr>
            <w:rStyle w:val="aa"/>
          </w:rPr>
          <w:t>DOT3-OAM-MIB</w:t>
        </w:r>
        <w:r w:rsidR="00291F66">
          <w:rPr>
            <w:webHidden/>
          </w:rPr>
          <w:tab/>
        </w:r>
        <w:r w:rsidR="00291F66">
          <w:rPr>
            <w:webHidden/>
          </w:rPr>
          <w:fldChar w:fldCharType="begin"/>
        </w:r>
        <w:r w:rsidR="00291F66">
          <w:rPr>
            <w:webHidden/>
          </w:rPr>
          <w:instrText xml:space="preserve"> PAGEREF _Toc399256714 \h </w:instrText>
        </w:r>
        <w:r w:rsidR="00291F66">
          <w:rPr>
            <w:webHidden/>
          </w:rPr>
        </w:r>
        <w:r w:rsidR="00291F66">
          <w:rPr>
            <w:webHidden/>
          </w:rPr>
          <w:fldChar w:fldCharType="separate"/>
        </w:r>
        <w:r w:rsidR="00291F66">
          <w:rPr>
            <w:webHidden/>
          </w:rPr>
          <w:t>2</w:t>
        </w:r>
        <w:r w:rsidR="00291F66">
          <w:rPr>
            <w:webHidden/>
          </w:rPr>
          <w:fldChar w:fldCharType="end"/>
        </w:r>
      </w:hyperlink>
    </w:p>
    <w:p w:rsidR="00291F66" w:rsidRDefault="00291F6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715" w:history="1">
        <w:r w:rsidRPr="00130838">
          <w:rPr>
            <w:rStyle w:val="aa"/>
          </w:rPr>
          <w:t>dot3OamTable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_Toc399256715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91F66" w:rsidRDefault="00291F6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716" w:history="1">
        <w:r w:rsidRPr="00130838">
          <w:rPr>
            <w:rStyle w:val="aa"/>
          </w:rPr>
          <w:t>dot3OamPeerTable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_Toc399256716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91F66" w:rsidRDefault="00291F6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717" w:history="1">
        <w:r w:rsidRPr="00130838">
          <w:rPr>
            <w:rStyle w:val="aa"/>
          </w:rPr>
          <w:t>dot3OamStatsTable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_Toc399256717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91F66" w:rsidRDefault="00291F6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718" w:history="1">
        <w:r w:rsidRPr="00130838">
          <w:rPr>
            <w:rStyle w:val="aa"/>
          </w:rPr>
          <w:t>dot3OamEventConfigTable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_Toc399256718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91F66" w:rsidRDefault="00291F6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719" w:history="1">
        <w:r w:rsidRPr="00130838">
          <w:rPr>
            <w:rStyle w:val="aa"/>
          </w:rPr>
          <w:t>dot3OamEventLogTable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_Toc399256719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776108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91F66" w:rsidRPr="00E71A63" w:rsidRDefault="00291F66" w:rsidP="00291F66">
      <w:pPr>
        <w:pStyle w:val="1"/>
        <w:tabs>
          <w:tab w:val="num" w:pos="432"/>
        </w:tabs>
        <w:ind w:left="432" w:hanging="432"/>
        <w:jc w:val="both"/>
      </w:pPr>
      <w:bookmarkStart w:id="0" w:name="_Toc295464727"/>
      <w:bookmarkStart w:id="1" w:name="_Toc397420175"/>
      <w:bookmarkStart w:id="2" w:name="_Toc399256714"/>
      <w:r w:rsidRPr="00E71A63">
        <w:lastRenderedPageBreak/>
        <w:t>DOT3-OAM-MIB</w:t>
      </w:r>
      <w:bookmarkEnd w:id="0"/>
      <w:bookmarkEnd w:id="1"/>
      <w:bookmarkEnd w:id="2"/>
    </w:p>
    <w:p w:rsidR="00291F66" w:rsidRDefault="00291F66" w:rsidP="00291F6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295464728"/>
      <w:bookmarkStart w:id="4" w:name="_Toc397420176"/>
      <w:bookmarkStart w:id="5" w:name="_Toc399256715"/>
      <w:r w:rsidRPr="00B859AB">
        <w:rPr>
          <w:rFonts w:hint="eastAsia"/>
        </w:rPr>
        <w:t>dot3OamTable</w:t>
      </w:r>
      <w:bookmarkEnd w:id="3"/>
      <w:bookmarkEnd w:id="4"/>
      <w:bookmarkEnd w:id="5"/>
    </w:p>
    <w:p w:rsidR="00291F66" w:rsidRPr="00B859AB" w:rsidRDefault="00291F66" w:rsidP="00291F66">
      <w:r>
        <w:t>OID of this table is: 1.3.6.1.2.1.158.1.1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Description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dot3OamAdminState</w:t>
            </w:r>
            <w:r w:rsidRPr="00E71A63">
              <w:rPr>
                <w:rFonts w:ascii="Helvetica" w:hAnsi="Helvetica" w:cs="Helvetica"/>
              </w:rPr>
              <w:t xml:space="preserve"> (1.3.6.1.2.1.158.1.1.1.1)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dot3OamOperStatus</w:t>
            </w:r>
            <w:r w:rsidRPr="00E71A63">
              <w:rPr>
                <w:rFonts w:ascii="Helvetica" w:hAnsi="Helvetica" w:cs="Helvetica"/>
              </w:rPr>
              <w:t xml:space="preserve"> (1.3.6.1.2.1.158.1.1.1.2)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dot3OamMode</w:t>
            </w:r>
            <w:r w:rsidRPr="00E71A63">
              <w:rPr>
                <w:rFonts w:ascii="Helvetica" w:hAnsi="Helvetica" w:cs="Helvetica"/>
              </w:rPr>
              <w:t xml:space="preserve"> (1.3.6.1.2.1.158.1.1.1.3)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dot3OamMaxOamPduSize</w:t>
            </w:r>
            <w:r w:rsidRPr="00E71A63">
              <w:rPr>
                <w:rFonts w:ascii="Helvetica" w:hAnsi="Helvetica" w:cs="Helvetica"/>
              </w:rPr>
              <w:t xml:space="preserve"> (1.3.6.1.2.1.158.1.1.1.4)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dot3OamConfigRevision</w:t>
            </w:r>
            <w:r w:rsidRPr="00E71A63">
              <w:rPr>
                <w:rFonts w:ascii="Helvetica" w:hAnsi="Helvetica" w:cs="Helvetica"/>
              </w:rPr>
              <w:t xml:space="preserve"> (1.3.6.1.2.1.158.1.1.1.5)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dot3OamFunctionsSupported</w:t>
            </w:r>
            <w:r w:rsidRPr="00E71A63">
              <w:rPr>
                <w:rFonts w:ascii="Helvetica" w:hAnsi="Helvetica" w:cs="Helvetica"/>
              </w:rPr>
              <w:t xml:space="preserve"> (1.3.6.1.2.1.158.1.1.1.6)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 xml:space="preserve">read-only 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291F66" w:rsidRPr="00AF2CB6" w:rsidRDefault="00291F66" w:rsidP="00291F66">
      <w:pPr>
        <w:rPr>
          <w:color w:val="000000"/>
        </w:rPr>
      </w:pPr>
    </w:p>
    <w:p w:rsidR="00291F66" w:rsidRDefault="00291F66" w:rsidP="00291F6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295464729"/>
      <w:bookmarkStart w:id="7" w:name="_Toc397420177"/>
      <w:bookmarkStart w:id="8" w:name="_Toc399256716"/>
      <w:r w:rsidRPr="00B859AB">
        <w:rPr>
          <w:rFonts w:hint="eastAsia"/>
        </w:rPr>
        <w:t>dot3OamPeerTable</w:t>
      </w:r>
      <w:bookmarkEnd w:id="6"/>
      <w:bookmarkEnd w:id="7"/>
      <w:bookmarkEnd w:id="8"/>
    </w:p>
    <w:p w:rsidR="00291F66" w:rsidRPr="00B859AB" w:rsidRDefault="00291F66" w:rsidP="00291F66">
      <w:r>
        <w:t>OID of this table is: 1.3.6.1.2.1.158.1.2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Description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d</w:t>
            </w:r>
            <w:r w:rsidRPr="00E71A63">
              <w:rPr>
                <w:rFonts w:ascii="Helvetica" w:hAnsi="Helvetica" w:cs="Helvetica" w:hint="eastAsia"/>
              </w:rPr>
              <w:t>ot3OamPeerMacAddress</w:t>
            </w:r>
            <w:r w:rsidRPr="00E71A63">
              <w:rPr>
                <w:rFonts w:ascii="Helvetica" w:hAnsi="Helvetica" w:cs="Helvetica"/>
              </w:rPr>
              <w:t xml:space="preserve"> (1.3.6.1.2.1.158.1.2.1.1)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dot3OamPeerVendorOui (1.3.6.1.2.1.158.1.2.1.2)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dot3OamPeerVendorInfo (1.3.6.1.2.1.158.1.2.1.3)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dot3OamPeerMode</w:t>
            </w:r>
            <w:r w:rsidRPr="00E71A63">
              <w:rPr>
                <w:rFonts w:ascii="Helvetica" w:hAnsi="Helvetica" w:cs="Helvetica"/>
              </w:rPr>
              <w:t xml:space="preserve"> (1.3.6.1.2.1.158.1.2.1.4)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 xml:space="preserve">read-only 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dot3OamPeerMaxOamPduSize</w:t>
            </w:r>
            <w:r w:rsidRPr="00E71A63">
              <w:rPr>
                <w:rFonts w:ascii="Helvetica" w:hAnsi="Helvetica" w:cs="Helvetica"/>
              </w:rPr>
              <w:t xml:space="preserve"> (1.3.6.1.2.1.158.1.2.1.5)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dot3OamPeerConfigRevision</w:t>
            </w:r>
            <w:r w:rsidRPr="00E71A63">
              <w:rPr>
                <w:rFonts w:ascii="Helvetica" w:hAnsi="Helvetica" w:cs="Helvetica"/>
              </w:rPr>
              <w:t xml:space="preserve"> (1.3.6.1.2.1.158.1.2.1.6)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dot3OamPeerFunctionsSupported</w:t>
            </w:r>
            <w:r w:rsidRPr="00E71A63">
              <w:rPr>
                <w:rFonts w:ascii="Helvetica" w:hAnsi="Helvetica" w:cs="Helvetica" w:hint="eastAsia"/>
              </w:rPr>
              <w:t xml:space="preserve"> </w:t>
            </w:r>
            <w:r w:rsidRPr="00E71A63">
              <w:rPr>
                <w:rFonts w:ascii="Helvetica" w:hAnsi="Helvetica" w:cs="Helvetica"/>
              </w:rPr>
              <w:t>(1.3.6.1.2.1.158.1.2.1.</w:t>
            </w:r>
            <w:r w:rsidRPr="00E71A63">
              <w:rPr>
                <w:rFonts w:ascii="Helvetica" w:hAnsi="Helvetica" w:cs="Helvetica" w:hint="eastAsia"/>
              </w:rPr>
              <w:t>7</w:t>
            </w:r>
            <w:r w:rsidRPr="00E71A63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291F66" w:rsidRDefault="00291F66" w:rsidP="00291F66"/>
    <w:p w:rsidR="00291F66" w:rsidRDefault="00291F66" w:rsidP="00291F6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295464730"/>
      <w:bookmarkStart w:id="10" w:name="_Toc397420178"/>
      <w:bookmarkStart w:id="11" w:name="_Toc399256717"/>
      <w:r w:rsidRPr="00B859AB">
        <w:rPr>
          <w:rFonts w:hint="eastAsia"/>
        </w:rPr>
        <w:t>dot3OamStatsTable</w:t>
      </w:r>
      <w:bookmarkEnd w:id="9"/>
      <w:bookmarkEnd w:id="10"/>
      <w:bookmarkEnd w:id="11"/>
    </w:p>
    <w:p w:rsidR="00291F66" w:rsidRPr="00B859AB" w:rsidRDefault="00291F66" w:rsidP="00291F66">
      <w:r>
        <w:t>OID of this table is: 1.3.6.1.2.1.158.1.4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Description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lastRenderedPageBreak/>
              <w:t>dot3OamInformationTx</w:t>
            </w:r>
            <w:r w:rsidRPr="00E71A63">
              <w:rPr>
                <w:rFonts w:ascii="Helvetica" w:hAnsi="Helvetica" w:cs="Helvetica"/>
              </w:rPr>
              <w:t xml:space="preserve"> (1.3.6.1.2.1.158.1.4.1.1)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dot3OamInformationRx</w:t>
            </w:r>
            <w:r w:rsidRPr="00E71A63">
              <w:rPr>
                <w:rFonts w:ascii="Helvetica" w:hAnsi="Helvetica" w:cs="Helvetica"/>
              </w:rPr>
              <w:t xml:space="preserve"> (1.3.6.1.2.1.158.1.4.1.2)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dot3OamUniqueEventNotificationTx</w:t>
            </w:r>
            <w:r w:rsidRPr="00E71A63">
              <w:rPr>
                <w:rFonts w:ascii="Helvetica" w:hAnsi="Helvetica" w:cs="Helvetica"/>
              </w:rPr>
              <w:t xml:space="preserve"> (1.3.6.1.2.1.158.1.4.1.3)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dot3OamUniqueEventNotificationRx</w:t>
            </w:r>
            <w:r w:rsidRPr="00E71A63">
              <w:rPr>
                <w:rFonts w:ascii="Helvetica" w:hAnsi="Helvetica" w:cs="Helvetica"/>
              </w:rPr>
              <w:t xml:space="preserve"> (1.3.6.1.2.1.158.1.4.1.4)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dot3OamDuplicateEventNotificationTx</w:t>
            </w:r>
            <w:r w:rsidRPr="00E71A63">
              <w:rPr>
                <w:rFonts w:ascii="Helvetica" w:hAnsi="Helvetica" w:cs="Helvetica"/>
              </w:rPr>
              <w:t xml:space="preserve"> (1.3.6.1.2.1.158.1.4.1.5)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dot3OamDuplicateEventNotificationRx</w:t>
            </w:r>
            <w:r w:rsidRPr="00E71A63">
              <w:rPr>
                <w:rFonts w:ascii="Helvetica" w:hAnsi="Helvetica" w:cs="Helvetica"/>
              </w:rPr>
              <w:t xml:space="preserve"> (1.3.6.1.2.1.158.1.4.1.6)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dot3OamLoopbackControlTx</w:t>
            </w:r>
            <w:r w:rsidRPr="00E71A63">
              <w:rPr>
                <w:rFonts w:ascii="Helvetica" w:hAnsi="Helvetica" w:cs="Helvetica"/>
              </w:rPr>
              <w:t xml:space="preserve"> (1.3.6.1.2.1.158.1.4.1.7)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dot3OamLoopbackControlRx</w:t>
            </w:r>
            <w:r w:rsidRPr="00E71A63">
              <w:rPr>
                <w:rFonts w:ascii="Helvetica" w:hAnsi="Helvetica" w:cs="Helvetica"/>
              </w:rPr>
              <w:t xml:space="preserve"> (1.3.6.1.2.1.158.1.4.1.8)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dot3OamVariableRequestTx (1.3.6.1.2.1.158.1.4.1.9)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dot3OamVariableRequestRx (1.3.6.1.2.1.158.1.4.1.10)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dot3OamVariableResponseTx (1.3.6.1.2.1.158.1.4.1.11)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dot3OamVariableResponseRx (1.3.6.1.2.1.158.1.4.1.12)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dot3OamOrgSpecificTx (1.3.6.1.2.1.158.1.4.1.13)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dot3OamOrgSpecificRx (1.3.6.1.2.1.158.1.4.1.14)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dot3OamUnsupportedCodesTx (1.3.6.1.2.1.158.1.4.1.15)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dot3OamUnsupportedCodesRx (1.3.6.1.2.1.158.1.4.1.16)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dot3OamFramesLostDueToOam (1.3.6.1.2.1.158.1.4.1.17)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291F66" w:rsidRDefault="00291F66" w:rsidP="00291F66"/>
    <w:p w:rsidR="00291F66" w:rsidRDefault="00291F66" w:rsidP="00291F6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295464731"/>
      <w:bookmarkStart w:id="13" w:name="_Toc397420179"/>
      <w:bookmarkStart w:id="14" w:name="_Toc399256718"/>
      <w:r w:rsidRPr="00B859AB">
        <w:rPr>
          <w:rFonts w:hint="eastAsia"/>
        </w:rPr>
        <w:t>dot3OamEventConfigTable</w:t>
      </w:r>
      <w:bookmarkEnd w:id="12"/>
      <w:bookmarkEnd w:id="13"/>
      <w:bookmarkEnd w:id="14"/>
    </w:p>
    <w:p w:rsidR="00291F66" w:rsidRPr="003A69A0" w:rsidRDefault="00291F66" w:rsidP="00291F66">
      <w:r>
        <w:t>OID of this table is:</w:t>
      </w:r>
      <w:r>
        <w:rPr>
          <w:rFonts w:hint="eastAsia"/>
        </w:rPr>
        <w:t xml:space="preserve"> </w:t>
      </w:r>
      <w:r>
        <w:t>1.3.6.1.2.1.158.1.5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Description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dot3OamErrSymPeriodWindowHi (1.3.6.1.2.1.158.1.5.1.1)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dot3OamErrSymPeriodWindowLo (1.3.6.1.2.1.158.1.5.1.2)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dot3OamErrSymPeriodThresholdHi (1.3.6.1.2.1.158.1.5.1.3)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lastRenderedPageBreak/>
              <w:t xml:space="preserve">dot3OamErrSymPeriodThresholdLo (1.3.6.1.2.1.158.1.5.1.4)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dot3OamErrSymPeriodEvNotifEnable (1.3.6.1.2.1.158.1.5.1.5)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 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dot3OamErrFramePeriodWindow</w:t>
            </w:r>
            <w:r w:rsidRPr="00E71A63">
              <w:rPr>
                <w:rFonts w:ascii="Helvetica" w:hAnsi="Helvetica" w:cs="Helvetica"/>
              </w:rPr>
              <w:t xml:space="preserve"> (1.3.6.1.2.1.158.1.5.1.6)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Range from 1 to 65535, the default value is 1000.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dot3OamErrFramePeriodThreshold</w:t>
            </w:r>
            <w:r w:rsidRPr="00E71A63">
              <w:rPr>
                <w:rFonts w:ascii="Helvetica" w:hAnsi="Helvetica" w:cs="Helvetica"/>
              </w:rPr>
              <w:t xml:space="preserve"> (1.3.6.1.2.1.158.1.5.1.7)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</w:t>
            </w:r>
            <w:r w:rsidRPr="00E71A63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dot3OamErrFramePeriodEvNotifEnable</w:t>
            </w:r>
            <w:r w:rsidRPr="00E71A63">
              <w:rPr>
                <w:rFonts w:ascii="Helvetica" w:hAnsi="Helvetica" w:cs="Helvetica"/>
              </w:rPr>
              <w:t xml:space="preserve"> (1.3.6.1.2.1.158.1.5.1.8)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dot3OamErrFrameWindow (1.3.6.1.2.1.158.1.5.1.9)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Range from 10 to 600, the default value is 10.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dot3OamErrFrameThreshold (1.3.6.1.2.1.158.1.5.1.10)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</w:t>
            </w:r>
            <w:r w:rsidRPr="00E71A63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dot3OamErrFrameEvNotifEnable (1.3.6.1.2.1.158.1.5.1.11)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dot3OamErrFrameSecsSummaryWindow</w:t>
            </w:r>
            <w:r w:rsidRPr="00E71A63">
              <w:rPr>
                <w:rFonts w:ascii="Helvetica" w:hAnsi="Helvetica" w:cs="Helvetica"/>
              </w:rPr>
              <w:t xml:space="preserve"> (1.3.6.1.2.1.158.1.5.1.12)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</w:t>
            </w:r>
            <w:r w:rsidRPr="00E71A63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 xml:space="preserve">Range from 100 to </w:t>
            </w:r>
            <w:r w:rsidRPr="00E71A63">
              <w:rPr>
                <w:rFonts w:ascii="Helvetica" w:hAnsi="Helvetica" w:cs="Helvetica"/>
              </w:rPr>
              <w:t>9000</w:t>
            </w:r>
            <w:r w:rsidRPr="00E71A63">
              <w:rPr>
                <w:rFonts w:ascii="Helvetica" w:hAnsi="Helvetica" w:cs="Helvetica" w:hint="eastAsia"/>
              </w:rPr>
              <w:t xml:space="preserve">, the default value is </w:t>
            </w:r>
            <w:r w:rsidRPr="00E71A63">
              <w:rPr>
                <w:rFonts w:ascii="Helvetica" w:hAnsi="Helvetica" w:cs="Helvetica"/>
              </w:rPr>
              <w:t>600</w:t>
            </w:r>
            <w:r w:rsidRPr="00E71A63">
              <w:rPr>
                <w:rFonts w:ascii="Helvetica" w:hAnsi="Helvetica" w:cs="Helvetica" w:hint="eastAsia"/>
              </w:rPr>
              <w:t>.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dot3OamErrFrameSecsSummaryThreshold (1.3.6.1.2.1.158.1.5.1.13)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</w:t>
            </w:r>
            <w:r w:rsidRPr="00E71A63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dot3OamErrFrameSecsEvNotifEnable</w:t>
            </w:r>
            <w:r w:rsidRPr="00E71A63">
              <w:rPr>
                <w:rFonts w:ascii="Helvetica" w:hAnsi="Helvetica" w:cs="Helvetica" w:hint="eastAsia"/>
              </w:rPr>
              <w:t xml:space="preserve"> </w:t>
            </w:r>
            <w:r w:rsidRPr="00E71A63">
              <w:rPr>
                <w:rFonts w:ascii="Helvetica" w:hAnsi="Helvetica" w:cs="Helvetica"/>
              </w:rPr>
              <w:t>(1.3.6.1.2.1.158.1.5.1.1</w:t>
            </w:r>
            <w:r w:rsidRPr="00E71A63">
              <w:rPr>
                <w:rFonts w:ascii="Helvetica" w:hAnsi="Helvetica" w:cs="Helvetica" w:hint="eastAsia"/>
              </w:rPr>
              <w:t>4</w:t>
            </w:r>
            <w:r w:rsidRPr="00E71A63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dot3OamDyingGaspEnable (1.3.6.1.2.1.158.1.5.1.15)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dot3OamCriticalEventEnable (1.3.6.1.2.1.158.1.5.1.16)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291F66" w:rsidRDefault="00291F66" w:rsidP="00291F6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397420180"/>
      <w:bookmarkStart w:id="16" w:name="_Toc399256719"/>
      <w:r w:rsidRPr="00B859AB">
        <w:rPr>
          <w:rFonts w:hint="eastAsia"/>
        </w:rPr>
        <w:t>dot3OamEventLogTable</w:t>
      </w:r>
      <w:bookmarkEnd w:id="15"/>
      <w:bookmarkEnd w:id="16"/>
    </w:p>
    <w:p w:rsidR="00291F66" w:rsidRPr="00B859AB" w:rsidRDefault="00291F66" w:rsidP="00291F66">
      <w:r>
        <w:t>OID of this table is: 1.3.6.1.2.1.158.1.6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Description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d</w:t>
            </w:r>
            <w:r w:rsidRPr="00E71A63">
              <w:rPr>
                <w:rFonts w:ascii="Helvetica" w:hAnsi="Helvetica" w:cs="Helvetica" w:hint="eastAsia"/>
              </w:rPr>
              <w:t>ot3OamEventLogIndex</w:t>
            </w:r>
            <w:r w:rsidRPr="00E71A63">
              <w:rPr>
                <w:rFonts w:ascii="Helvetica" w:hAnsi="Helvetica" w:cs="Helvetica"/>
              </w:rPr>
              <w:t xml:space="preserve"> (1.3.6.1.2.1.158.1.6.1.1)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E0EC4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The max value is 100.All of the objects of this table saves the conditions in the latest event.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dot3OamEventLogTimestamp</w:t>
            </w:r>
            <w:r w:rsidRPr="00E71A63">
              <w:rPr>
                <w:rFonts w:ascii="Helvetica" w:hAnsi="Helvetica" w:cs="Helvetica"/>
              </w:rPr>
              <w:t xml:space="preserve"> (1.3.6.1.2.1.158.1.6.1.2)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7603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dot3OamEventLogOui</w:t>
            </w:r>
            <w:r w:rsidRPr="00E71A63">
              <w:rPr>
                <w:rFonts w:ascii="Helvetica" w:hAnsi="Helvetica" w:cs="Helvetica"/>
              </w:rPr>
              <w:t xml:space="preserve"> (1.3.6.1.2.1.158.1.6.1.3)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dot3OamEventLogType</w:t>
            </w:r>
            <w:r w:rsidRPr="00E71A63">
              <w:rPr>
                <w:rFonts w:ascii="Helvetica" w:hAnsi="Helvetica" w:cs="Helvetica"/>
              </w:rPr>
              <w:t xml:space="preserve"> (1.3.6.1.2.1.158.1.6.1.4)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dot3OamEventLogLocation</w:t>
            </w:r>
            <w:r w:rsidRPr="00E71A63">
              <w:rPr>
                <w:rFonts w:ascii="Helvetica" w:hAnsi="Helvetica" w:cs="Helvetica"/>
              </w:rPr>
              <w:t xml:space="preserve"> (1.3.6.1.2.1.158.1.6.1.5)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dot3OamEventLogWindowHi</w:t>
            </w:r>
            <w:r w:rsidRPr="00E71A63">
              <w:rPr>
                <w:rFonts w:ascii="Helvetica" w:hAnsi="Helvetica" w:cs="Helvetica"/>
              </w:rPr>
              <w:t xml:space="preserve"> (1.3.6.1.2.1.158.1.6.1.6)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dot3OamEventLogWindowLo</w:t>
            </w:r>
            <w:r w:rsidRPr="00E71A63">
              <w:rPr>
                <w:rFonts w:ascii="Helvetica" w:hAnsi="Helvetica" w:cs="Helvetica"/>
              </w:rPr>
              <w:t xml:space="preserve"> (1.3.6.1.2.1.158.1.6.1.7)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dot3OamEventLogThresholdHi</w:t>
            </w:r>
            <w:r w:rsidRPr="00E71A63">
              <w:rPr>
                <w:rFonts w:ascii="Helvetica" w:hAnsi="Helvetica" w:cs="Helvetica"/>
              </w:rPr>
              <w:t xml:space="preserve"> (1.3.6.1.2.1.158.1.6.1.8)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lastRenderedPageBreak/>
              <w:t xml:space="preserve">dot3OamEventLogThresholdLo (1.3.6.1.2.1.158.1.6.1.9)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dot3OamEventLogValue</w:t>
            </w:r>
            <w:r w:rsidRPr="00E71A63">
              <w:rPr>
                <w:rFonts w:ascii="Helvetica" w:hAnsi="Helvetica" w:cs="Helvetica"/>
              </w:rPr>
              <w:t xml:space="preserve"> (1.3.6.1.2.1.158.1.6.1.10)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dot3OamEventLogRunningTotal</w:t>
            </w:r>
            <w:r w:rsidRPr="00E71A63">
              <w:rPr>
                <w:rFonts w:ascii="Helvetica" w:hAnsi="Helvetica" w:cs="Helvetica"/>
              </w:rPr>
              <w:t xml:space="preserve"> (1.3.6.1.2.1.158.1.6.1.11)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dot3OamEventLogEventTotal</w:t>
            </w:r>
            <w:r w:rsidRPr="00E71A63">
              <w:rPr>
                <w:rFonts w:ascii="Helvetica" w:hAnsi="Helvetica" w:cs="Helvetica"/>
              </w:rPr>
              <w:t xml:space="preserve"> (1.3.6.1.2.1.158.1.6.1.12)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3A0" w:rsidRDefault="007663A0">
      <w:r>
        <w:separator/>
      </w:r>
    </w:p>
  </w:endnote>
  <w:endnote w:type="continuationSeparator" w:id="0">
    <w:p w:rsidR="007663A0" w:rsidRDefault="00766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776108">
      <w:fldChar w:fldCharType="begin"/>
    </w:r>
    <w:r>
      <w:instrText>PAGE</w:instrText>
    </w:r>
    <w:r w:rsidR="00776108">
      <w:fldChar w:fldCharType="separate"/>
    </w:r>
    <w:r w:rsidR="00291F66">
      <w:rPr>
        <w:noProof/>
      </w:rPr>
      <w:t>1</w:t>
    </w:r>
    <w:r w:rsidR="00776108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291F66">
        <w:rPr>
          <w:noProof/>
        </w:rPr>
        <w:t>5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3A0" w:rsidRDefault="007663A0">
      <w:r>
        <w:separator/>
      </w:r>
    </w:p>
  </w:footnote>
  <w:footnote w:type="continuationSeparator" w:id="0">
    <w:p w:rsidR="007663A0" w:rsidRDefault="007663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91F66" w:rsidRPr="00291F66">
      <w:t xml:space="preserve"> DOT3-OAM-MIB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1F66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663A0"/>
    <w:rsid w:val="0077351D"/>
    <w:rsid w:val="00773D46"/>
    <w:rsid w:val="00774E54"/>
    <w:rsid w:val="007750CF"/>
    <w:rsid w:val="00776108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291F66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291F6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291F6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291F6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291F6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291F66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291F66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03EFB-E7C9-4E0A-9EE2-7FBA053B1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5</Pages>
  <Words>879</Words>
  <Characters>5015</Characters>
  <Application>Microsoft Office Word</Application>
  <DocSecurity>0</DocSecurity>
  <Lines>41</Lines>
  <Paragraphs>11</Paragraphs>
  <ScaleCrop>false</ScaleCrop>
  <Company/>
  <LinksUpToDate>false</LinksUpToDate>
  <CharactersWithSpaces>5883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2014-09-23T09:29:00Z</dcterms:modified>
</cp:coreProperties>
</file>